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3CFD0BBF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215855">
        <w:rPr>
          <w:rFonts w:ascii="Arial" w:hAnsi="Arial" w:cs="Arial"/>
          <w:i/>
          <w:noProof/>
          <w:sz w:val="28"/>
        </w:rPr>
        <w:t>0126</w:t>
      </w:r>
    </w:p>
    <w:p w14:paraId="5D207BE8" w14:textId="728A443E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244B347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5C0EB65B" w:rsidR="001E41F3" w:rsidRPr="00410371" w:rsidRDefault="00215855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0457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67B102CB" w:rsidR="001E41F3" w:rsidRPr="00410371" w:rsidRDefault="0008678D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37285BD2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</w:t>
            </w:r>
            <w:r w:rsidR="00F85CE4">
              <w:rPr>
                <w:b/>
                <w:noProof/>
                <w:sz w:val="28"/>
              </w:rPr>
              <w:t>4</w:t>
            </w:r>
            <w:r w:rsidR="006625CD">
              <w:rPr>
                <w:b/>
                <w:noProof/>
                <w:sz w:val="28"/>
              </w:rPr>
              <w:t>.</w:t>
            </w:r>
            <w:r w:rsidR="00F85CE4">
              <w:rPr>
                <w:b/>
                <w:noProof/>
                <w:sz w:val="28"/>
              </w:rPr>
              <w:t>8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1C21B2D0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  <w:r w:rsidR="00617A2D">
              <w:t xml:space="preserve"> (Release 13)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32759379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0AC9895" w:rsidR="001E41F3" w:rsidRDefault="00617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0DCE59CF" w:rsidR="001E41F3" w:rsidRPr="00A276F3" w:rsidRDefault="00F85C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0EC383FF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5CE4">
              <w:t>4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224F568A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25D6F778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3802B525" w14:textId="26A664AB" w:rsidR="00751B5B" w:rsidRDefault="00617A2D" w:rsidP="00617A2D">
      <w:pPr>
        <w:pStyle w:val="TF"/>
        <w:jc w:val="left"/>
      </w:pPr>
      <w:r>
        <w:t>. . .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4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5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lastRenderedPageBreak/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0A787" w14:textId="77777777" w:rsidR="002B1F4A" w:rsidRDefault="002B1F4A">
      <w:r>
        <w:separator/>
      </w:r>
    </w:p>
  </w:endnote>
  <w:endnote w:type="continuationSeparator" w:id="0">
    <w:p w14:paraId="43ABD370" w14:textId="77777777" w:rsidR="002B1F4A" w:rsidRDefault="002B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48A21" w14:textId="77777777" w:rsidR="002B1F4A" w:rsidRDefault="002B1F4A">
      <w:r>
        <w:separator/>
      </w:r>
    </w:p>
  </w:footnote>
  <w:footnote w:type="continuationSeparator" w:id="0">
    <w:p w14:paraId="6386E897" w14:textId="77777777" w:rsidR="002B1F4A" w:rsidRDefault="002B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15855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1F4A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D5638"/>
    <w:rsid w:val="003E1A36"/>
    <w:rsid w:val="003F619C"/>
    <w:rsid w:val="00410371"/>
    <w:rsid w:val="0041310C"/>
    <w:rsid w:val="004242F1"/>
    <w:rsid w:val="004411CE"/>
    <w:rsid w:val="00476FDD"/>
    <w:rsid w:val="00481AD4"/>
    <w:rsid w:val="004864CC"/>
    <w:rsid w:val="00490CBD"/>
    <w:rsid w:val="004A5135"/>
    <w:rsid w:val="004A7C85"/>
    <w:rsid w:val="004B75B7"/>
    <w:rsid w:val="004B7D78"/>
    <w:rsid w:val="0051580D"/>
    <w:rsid w:val="005422D4"/>
    <w:rsid w:val="00547111"/>
    <w:rsid w:val="00592D74"/>
    <w:rsid w:val="005D64F4"/>
    <w:rsid w:val="005E1718"/>
    <w:rsid w:val="005E2C44"/>
    <w:rsid w:val="00612932"/>
    <w:rsid w:val="00617A2D"/>
    <w:rsid w:val="00621188"/>
    <w:rsid w:val="006257ED"/>
    <w:rsid w:val="00630DA7"/>
    <w:rsid w:val="006360D3"/>
    <w:rsid w:val="006625CD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11FBC"/>
    <w:rsid w:val="0072447D"/>
    <w:rsid w:val="00725175"/>
    <w:rsid w:val="00751B5B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21AD3"/>
    <w:rsid w:val="008279FA"/>
    <w:rsid w:val="008626E7"/>
    <w:rsid w:val="00863B74"/>
    <w:rsid w:val="00870EE7"/>
    <w:rsid w:val="008763B8"/>
    <w:rsid w:val="008A45A6"/>
    <w:rsid w:val="008B4DCF"/>
    <w:rsid w:val="008D3CB0"/>
    <w:rsid w:val="008F686C"/>
    <w:rsid w:val="009148DE"/>
    <w:rsid w:val="00941E30"/>
    <w:rsid w:val="00966F31"/>
    <w:rsid w:val="009777D9"/>
    <w:rsid w:val="00991B88"/>
    <w:rsid w:val="0099350B"/>
    <w:rsid w:val="009A4A13"/>
    <w:rsid w:val="009A5753"/>
    <w:rsid w:val="009A579D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65F58"/>
    <w:rsid w:val="00C66BA2"/>
    <w:rsid w:val="00C860E6"/>
    <w:rsid w:val="00C863AB"/>
    <w:rsid w:val="00C95985"/>
    <w:rsid w:val="00CB47A5"/>
    <w:rsid w:val="00CC5026"/>
    <w:rsid w:val="00CC5E86"/>
    <w:rsid w:val="00CC68D0"/>
    <w:rsid w:val="00CD02B3"/>
    <w:rsid w:val="00D03F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329F0"/>
    <w:rsid w:val="00E34898"/>
    <w:rsid w:val="00E4269F"/>
    <w:rsid w:val="00E827C1"/>
    <w:rsid w:val="00EB09B7"/>
    <w:rsid w:val="00EC226C"/>
    <w:rsid w:val="00EE7D7C"/>
    <w:rsid w:val="00F0061C"/>
    <w:rsid w:val="00F25D98"/>
    <w:rsid w:val="00F300FB"/>
    <w:rsid w:val="00F85CE4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80A5D-1076-412E-ACBD-195F4F65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22</cp:revision>
  <cp:lastPrinted>1900-01-01T08:00:00Z</cp:lastPrinted>
  <dcterms:created xsi:type="dcterms:W3CDTF">2019-01-04T19:39:00Z</dcterms:created>
  <dcterms:modified xsi:type="dcterms:W3CDTF">2019-01-22T20:45:00Z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